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Tamworth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Tamworth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Tamworth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Tamworth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Tamworth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Tamworth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Tamworth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Tamworth is estimated to be </w:t>
      </w:r>
      <w:r w:rsidRPr="00773DF7">
        <w:rPr>
          <w:rFonts w:ascii="Libre Franklin Light" w:eastAsia="Times New Roman" w:hAnsi="Libre Franklin Light" w:cs="Calibri Light"/>
          <w:b/>
          <w:bCs/>
          <w:color w:val="C45911" w:themeColor="accent2" w:themeShade="BF"/>
        </w:rPr>
        <w:t xml:space="preserve">£1,711,244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Tamworth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Tamworth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Tamworth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Tamworth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am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Tamworth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am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Tamworth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Tamworth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am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Tamworth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Tamworth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Tamworth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Tamworth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Tamworth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Tamworth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£1,711,244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Tamworth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£27,873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£576,437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£41,294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£11,614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£21,292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£1,032,734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£1,711,244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Tamworth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Tamworth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Tamworth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Tamworth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Tamworth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Tamworth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Tamworth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Tamworth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Tamworth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7DA46E-1580-4FA1-B2C5-6AD233F2EC2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